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EB239F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2C2397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022841C" w14:textId="7777777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00027">
        <w:rPr>
          <w:rFonts w:ascii="Corbel" w:hAnsi="Corbel"/>
          <w:i/>
          <w:smallCaps/>
          <w:sz w:val="24"/>
          <w:szCs w:val="24"/>
        </w:rPr>
        <w:t xml:space="preserve"> </w:t>
      </w:r>
      <w:r w:rsidR="00311CD8">
        <w:rPr>
          <w:rFonts w:ascii="Corbel" w:hAnsi="Corbel"/>
          <w:i/>
          <w:smallCaps/>
          <w:sz w:val="24"/>
          <w:szCs w:val="24"/>
        </w:rPr>
        <w:t>2022-2027</w:t>
      </w:r>
    </w:p>
    <w:p w14:paraId="5732FAC4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59CB0DD0" w14:textId="7777777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000027">
        <w:rPr>
          <w:rFonts w:ascii="Corbel" w:hAnsi="Corbel"/>
          <w:sz w:val="20"/>
          <w:szCs w:val="20"/>
        </w:rPr>
        <w:t>202</w:t>
      </w:r>
      <w:r w:rsidR="00311CD8">
        <w:rPr>
          <w:rFonts w:ascii="Corbel" w:hAnsi="Corbel"/>
          <w:sz w:val="20"/>
          <w:szCs w:val="20"/>
        </w:rPr>
        <w:t>2</w:t>
      </w:r>
      <w:r w:rsidR="00000027">
        <w:rPr>
          <w:rFonts w:ascii="Corbel" w:hAnsi="Corbel"/>
          <w:sz w:val="20"/>
          <w:szCs w:val="20"/>
        </w:rPr>
        <w:t>/202</w:t>
      </w:r>
      <w:r w:rsidR="00311CD8">
        <w:rPr>
          <w:rFonts w:ascii="Corbel" w:hAnsi="Corbel"/>
          <w:sz w:val="20"/>
          <w:szCs w:val="20"/>
        </w:rPr>
        <w:t>3</w:t>
      </w:r>
    </w:p>
    <w:p w14:paraId="5DDDD1E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1C9A57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DB2EDBA" w14:textId="77777777" w:rsidTr="00B819C8">
        <w:tc>
          <w:tcPr>
            <w:tcW w:w="2694" w:type="dxa"/>
            <w:vAlign w:val="center"/>
          </w:tcPr>
          <w:p w14:paraId="4FDDA25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4A8E056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Plastyka</w:t>
            </w:r>
          </w:p>
        </w:tc>
      </w:tr>
      <w:tr w:rsidR="0085747A" w:rsidRPr="009C54AE" w14:paraId="694E34DC" w14:textId="77777777" w:rsidTr="00B819C8">
        <w:tc>
          <w:tcPr>
            <w:tcW w:w="2694" w:type="dxa"/>
            <w:vAlign w:val="center"/>
          </w:tcPr>
          <w:p w14:paraId="3456D20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1C4787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A13060D" w14:textId="77777777" w:rsidTr="00B819C8">
        <w:tc>
          <w:tcPr>
            <w:tcW w:w="2694" w:type="dxa"/>
            <w:vAlign w:val="center"/>
          </w:tcPr>
          <w:p w14:paraId="784ECEA3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5A3795" w14:textId="77777777" w:rsidR="0085747A" w:rsidRPr="009C54AE" w:rsidRDefault="00381F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77F4240" w14:textId="77777777" w:rsidTr="00B819C8">
        <w:tc>
          <w:tcPr>
            <w:tcW w:w="2694" w:type="dxa"/>
            <w:vAlign w:val="center"/>
          </w:tcPr>
          <w:p w14:paraId="26DC000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0FA258B" w14:textId="77777777" w:rsidR="0085747A" w:rsidRPr="009C54AE" w:rsidRDefault="00381F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58F006C5" w14:textId="77777777" w:rsidTr="00B819C8">
        <w:tc>
          <w:tcPr>
            <w:tcW w:w="2694" w:type="dxa"/>
            <w:vAlign w:val="center"/>
          </w:tcPr>
          <w:p w14:paraId="681D7B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E1D6672" w14:textId="77777777" w:rsidR="0085747A" w:rsidRPr="009C54AE" w:rsidRDefault="003D57B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14:paraId="7C26BF9E" w14:textId="77777777" w:rsidTr="00B819C8">
        <w:tc>
          <w:tcPr>
            <w:tcW w:w="2694" w:type="dxa"/>
            <w:vAlign w:val="center"/>
          </w:tcPr>
          <w:p w14:paraId="0B4087D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5A8EA06" w14:textId="77777777" w:rsidR="0085747A" w:rsidRPr="009C54AE" w:rsidRDefault="00751105" w:rsidP="003D57B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471DA707" w14:textId="77777777" w:rsidTr="00B819C8">
        <w:tc>
          <w:tcPr>
            <w:tcW w:w="2694" w:type="dxa"/>
            <w:vAlign w:val="center"/>
          </w:tcPr>
          <w:p w14:paraId="75920FA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F6E5772" w14:textId="77777777" w:rsidR="0085747A" w:rsidRPr="009C54AE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D57B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E156EA0" w14:textId="77777777" w:rsidTr="00B819C8">
        <w:tc>
          <w:tcPr>
            <w:tcW w:w="2694" w:type="dxa"/>
            <w:vAlign w:val="center"/>
          </w:tcPr>
          <w:p w14:paraId="579D7FB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038CCCB" w14:textId="77777777" w:rsidR="0085747A" w:rsidRPr="009C54AE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2555D6D0" w14:textId="77777777" w:rsidTr="00B819C8">
        <w:tc>
          <w:tcPr>
            <w:tcW w:w="2694" w:type="dxa"/>
            <w:vAlign w:val="center"/>
          </w:tcPr>
          <w:p w14:paraId="0741B2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E6FE29F" w14:textId="77777777" w:rsidR="0085747A" w:rsidRPr="009C54AE" w:rsidRDefault="007511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D45BF4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sem. 2 </w:t>
            </w:r>
            <w:r w:rsidR="00AA7F4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C54AE" w14:paraId="4AC8DE8D" w14:textId="77777777" w:rsidTr="00B819C8">
        <w:tc>
          <w:tcPr>
            <w:tcW w:w="2694" w:type="dxa"/>
            <w:vAlign w:val="center"/>
          </w:tcPr>
          <w:p w14:paraId="691EB6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4CAE55" w14:textId="77777777" w:rsidR="0085747A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B. Przygotowanie merytoryczne nauczycieli przedszkoli i klas I-III szkoły podstawowej, jako przygotowanie do integracji treści nauczania</w:t>
            </w:r>
          </w:p>
        </w:tc>
      </w:tr>
      <w:tr w:rsidR="00923D7D" w:rsidRPr="009C54AE" w14:paraId="18A38B74" w14:textId="77777777" w:rsidTr="00B819C8">
        <w:tc>
          <w:tcPr>
            <w:tcW w:w="2694" w:type="dxa"/>
            <w:vAlign w:val="center"/>
          </w:tcPr>
          <w:p w14:paraId="170EA1B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75F9352" w14:textId="77777777" w:rsidR="00923D7D" w:rsidRPr="009C54AE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8D1265" w14:paraId="08A72AFB" w14:textId="77777777" w:rsidTr="00B819C8">
        <w:tc>
          <w:tcPr>
            <w:tcW w:w="2694" w:type="dxa"/>
            <w:vAlign w:val="center"/>
          </w:tcPr>
          <w:p w14:paraId="5529B2B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BBACF15" w14:textId="77777777" w:rsidR="0085747A" w:rsidRPr="00C173AC" w:rsidRDefault="00D45B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 w:rsidRPr="00C173AC">
              <w:rPr>
                <w:rFonts w:ascii="Corbel" w:hAnsi="Corbel"/>
                <w:b w:val="0"/>
                <w:sz w:val="24"/>
                <w:szCs w:val="24"/>
                <w:lang w:val="en-US"/>
              </w:rPr>
              <w:t>Dr hab. Marta Uberman, prof. UR</w:t>
            </w:r>
          </w:p>
        </w:tc>
      </w:tr>
      <w:tr w:rsidR="0085747A" w:rsidRPr="00D45BF4" w14:paraId="0FF7A3AC" w14:textId="77777777" w:rsidTr="00B819C8">
        <w:tc>
          <w:tcPr>
            <w:tcW w:w="2694" w:type="dxa"/>
            <w:vAlign w:val="center"/>
          </w:tcPr>
          <w:p w14:paraId="102884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D646806" w14:textId="77777777" w:rsidR="0085747A" w:rsidRPr="00D45BF4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A4EA9C5" w14:textId="77777777" w:rsidR="00923D7D" w:rsidRPr="009C54AE" w:rsidRDefault="0085747A" w:rsidP="00777419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6D3AB7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165668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B97C65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CCF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134FE1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59B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021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CE6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3E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7686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DF0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81E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B646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82D1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8E9D4E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DC5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6333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840D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CF7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2C3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5E2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D6C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DEB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FCB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2350B" w14:textId="77777777" w:rsidR="00015B8F" w:rsidRPr="009C54AE" w:rsidRDefault="00D45B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D9A00D4" w14:textId="77777777" w:rsidR="00923D7D" w:rsidRPr="009C54AE" w:rsidRDefault="00923D7D" w:rsidP="007774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81EAD7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BF19029" w14:textId="77777777" w:rsidR="0085747A" w:rsidRPr="009C54AE" w:rsidRDefault="00D45BF4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D345E3E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1059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73AC9DA" w14:textId="77777777" w:rsidR="009C54AE" w:rsidRPr="00AA7F47" w:rsidRDefault="00E22FBC" w:rsidP="00AA7F4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 xml:space="preserve">(egzamin, </w:t>
      </w:r>
      <w:r w:rsidRPr="00592864">
        <w:rPr>
          <w:rFonts w:ascii="Corbel" w:hAnsi="Corbel"/>
          <w:smallCaps w:val="0"/>
          <w:szCs w:val="24"/>
          <w:u w:val="single"/>
        </w:rPr>
        <w:t>zaliczenie z oceną,</w:t>
      </w:r>
      <w:r w:rsidRPr="009C54AE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655E7F3E" w14:textId="77777777" w:rsidR="008E0F11" w:rsidRDefault="008E0F1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5445F90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35AD8A8" w14:textId="77777777" w:rsidTr="00745302">
        <w:tc>
          <w:tcPr>
            <w:tcW w:w="9670" w:type="dxa"/>
          </w:tcPr>
          <w:p w14:paraId="5B1302AF" w14:textId="77777777" w:rsidR="0085747A" w:rsidRPr="009C54AE" w:rsidRDefault="00D45BF4" w:rsidP="00C173A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</w:t>
            </w:r>
            <w:r w:rsidRPr="00D45BF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iedza z obszaru  teorii plastyki</w:t>
            </w:r>
            <w:r w:rsidR="00C17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historii sztuki</w:t>
            </w:r>
            <w:r w:rsidR="00C173A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estetyki i kultury plastycznej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zgodnie z wymaganiami programowymi dla szkół ponadpodstawowych.</w:t>
            </w:r>
          </w:p>
        </w:tc>
      </w:tr>
    </w:tbl>
    <w:p w14:paraId="4F3659C8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31F22B2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C830D17" w14:textId="77777777" w:rsidR="00777419" w:rsidRPr="00C05F44" w:rsidRDefault="0077741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A99D9B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1B42EBD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B01B880" w14:textId="77777777" w:rsidTr="00923D7D">
        <w:tc>
          <w:tcPr>
            <w:tcW w:w="851" w:type="dxa"/>
            <w:vAlign w:val="center"/>
          </w:tcPr>
          <w:p w14:paraId="715EA28B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568EAFF9" w14:textId="77777777" w:rsidR="0085747A" w:rsidRPr="009C54AE" w:rsidRDefault="00D45BF4" w:rsidP="00C173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z  wybranymi zagadnieniami z obszaru teorii </w:t>
            </w:r>
            <w:r w:rsidR="00B4153A">
              <w:rPr>
                <w:rFonts w:ascii="Corbel" w:hAnsi="Corbel"/>
                <w:b w:val="0"/>
                <w:sz w:val="24"/>
                <w:szCs w:val="24"/>
              </w:rPr>
              <w:t>plastyki</w:t>
            </w:r>
            <w:r w:rsidR="00C173A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B4153A">
              <w:rPr>
                <w:rFonts w:ascii="Corbel" w:hAnsi="Corbel"/>
                <w:b w:val="0"/>
                <w:sz w:val="24"/>
                <w:szCs w:val="24"/>
              </w:rPr>
              <w:t>kultury plastycznej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C173AC">
              <w:rPr>
                <w:rFonts w:ascii="Corbel" w:hAnsi="Corbel"/>
                <w:b w:val="0"/>
                <w:sz w:val="24"/>
                <w:szCs w:val="24"/>
              </w:rPr>
              <w:t>historii sztuki i estetyki (funkcje sztuki, dziedziny sztuk pięknych, wartościowanie dzieł sztuki, język plastyki).</w:t>
            </w:r>
          </w:p>
        </w:tc>
      </w:tr>
      <w:tr w:rsidR="0085747A" w:rsidRPr="009C54AE" w14:paraId="1BA9411C" w14:textId="77777777" w:rsidTr="00923D7D">
        <w:tc>
          <w:tcPr>
            <w:tcW w:w="851" w:type="dxa"/>
            <w:vAlign w:val="center"/>
          </w:tcPr>
          <w:p w14:paraId="4C0FE68F" w14:textId="77777777" w:rsidR="0085747A" w:rsidRPr="009C54AE" w:rsidRDefault="00B4153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90CD08C" w14:textId="77777777" w:rsidR="0085747A" w:rsidRPr="009C54AE" w:rsidRDefault="00B4153A" w:rsidP="00C173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w wiedzę i umiejętności warsztatu plastycznego </w:t>
            </w:r>
            <w:r w:rsidR="00C173AC">
              <w:rPr>
                <w:rFonts w:ascii="Corbel" w:hAnsi="Corbel"/>
                <w:b w:val="0"/>
                <w:sz w:val="24"/>
                <w:szCs w:val="24"/>
              </w:rPr>
              <w:t>(środki wyrazu plastycznego, techniki plastyczne, materiały i narzędzia plastyczne).</w:t>
            </w:r>
          </w:p>
        </w:tc>
      </w:tr>
      <w:tr w:rsidR="00B4153A" w:rsidRPr="009C54AE" w14:paraId="7C183AC7" w14:textId="77777777" w:rsidTr="00923D7D">
        <w:tc>
          <w:tcPr>
            <w:tcW w:w="851" w:type="dxa"/>
            <w:vAlign w:val="center"/>
          </w:tcPr>
          <w:p w14:paraId="47339621" w14:textId="77777777" w:rsidR="00B4153A" w:rsidRPr="009C54AE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1134A5B" w14:textId="77777777" w:rsidR="00B4153A" w:rsidRPr="009C54AE" w:rsidRDefault="00B4153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Rozwijanie zainteresowań plastycznych oraz rozbudzanie refleksji nad własnym podejściem do edukacji  plastycznej dzieci w wieku przedszkolnym i wczesnoszkolnym.</w:t>
            </w:r>
          </w:p>
        </w:tc>
      </w:tr>
    </w:tbl>
    <w:p w14:paraId="4893ED9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E0D7E28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16ADC45D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94DFBBF" w14:textId="77777777" w:rsidTr="0071620A">
        <w:tc>
          <w:tcPr>
            <w:tcW w:w="1701" w:type="dxa"/>
            <w:vAlign w:val="center"/>
          </w:tcPr>
          <w:p w14:paraId="2352D2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B6C7EC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C48360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BE18C64" w14:textId="77777777" w:rsidTr="005E6E85">
        <w:tc>
          <w:tcPr>
            <w:tcW w:w="1701" w:type="dxa"/>
          </w:tcPr>
          <w:p w14:paraId="0FBF874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41B4C3A5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 zakresie wiedzy student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 zna i rozumie:</w:t>
            </w:r>
          </w:p>
          <w:p w14:paraId="4EC27485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teorii estetyki i kultury, jej zastosowanie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 edukacji plastycznej dziecka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lub ucznia;</w:t>
            </w:r>
          </w:p>
          <w:p w14:paraId="14FCFB85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 xml:space="preserve">zasoby i zasady upowszechniania różnorodnych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przekazów wizualnych w edukacji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przedszkolnej i wczesnoszkolnej;</w:t>
            </w:r>
          </w:p>
          <w:p w14:paraId="4849D1B1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cechy charakterystyczne twórczości dziecięcej 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plastyki, jej osobowe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i środowiskowe uwarunkowania;</w:t>
            </w:r>
          </w:p>
          <w:p w14:paraId="52FE4BDD" w14:textId="77777777" w:rsidR="00F05D47" w:rsidRPr="00F05D47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wybrane współczesne koncepcje i modele edu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kacji plastycznej w Polsce i na </w:t>
            </w:r>
            <w:r w:rsidRPr="00F05D47">
              <w:rPr>
                <w:rFonts w:ascii="Corbel" w:hAnsi="Corbel"/>
                <w:b w:val="0"/>
                <w:smallCaps w:val="0"/>
                <w:szCs w:val="24"/>
              </w:rPr>
              <w:t>świecie;</w:t>
            </w:r>
          </w:p>
          <w:p w14:paraId="00B151F4" w14:textId="77777777" w:rsidR="0085747A" w:rsidRPr="009C54AE" w:rsidRDefault="00F05D47" w:rsidP="00F05D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05D47">
              <w:rPr>
                <w:rFonts w:ascii="Corbel" w:hAnsi="Corbel"/>
                <w:b w:val="0"/>
                <w:smallCaps w:val="0"/>
                <w:szCs w:val="24"/>
              </w:rPr>
              <w:t>podstawy rysunku.</w:t>
            </w:r>
          </w:p>
        </w:tc>
        <w:tc>
          <w:tcPr>
            <w:tcW w:w="1873" w:type="dxa"/>
          </w:tcPr>
          <w:p w14:paraId="2DA1AA00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E0389DC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8CC8351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8D69A13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PPiW.W10</w:t>
            </w:r>
          </w:p>
        </w:tc>
      </w:tr>
      <w:tr w:rsidR="0085747A" w:rsidRPr="009C54AE" w14:paraId="5544F7EC" w14:textId="77777777" w:rsidTr="005E6E85">
        <w:tc>
          <w:tcPr>
            <w:tcW w:w="1701" w:type="dxa"/>
          </w:tcPr>
          <w:p w14:paraId="36D3A8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0FCBD96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zakresie umiejętności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potrafi:</w:t>
            </w:r>
          </w:p>
          <w:p w14:paraId="2B02116A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zaprojektować przekaz wizualny dostosowany do okoliczności;</w:t>
            </w:r>
          </w:p>
          <w:p w14:paraId="0962D4F8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wykonać odręczny szkic określonego przedmiotu.</w:t>
            </w:r>
          </w:p>
        </w:tc>
        <w:tc>
          <w:tcPr>
            <w:tcW w:w="1873" w:type="dxa"/>
          </w:tcPr>
          <w:p w14:paraId="2F90F02F" w14:textId="77777777" w:rsidR="0085747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U04 PPiW. U06</w:t>
            </w:r>
          </w:p>
          <w:p w14:paraId="665AF67E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U07</w:t>
            </w:r>
          </w:p>
          <w:p w14:paraId="4AAF1B30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U08</w:t>
            </w:r>
          </w:p>
          <w:p w14:paraId="3AB2CAFE" w14:textId="77777777" w:rsidR="00B4153A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U09</w:t>
            </w:r>
          </w:p>
          <w:p w14:paraId="782241D8" w14:textId="77777777" w:rsidR="00B4153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U10</w:t>
            </w:r>
          </w:p>
        </w:tc>
      </w:tr>
      <w:tr w:rsidR="0085747A" w:rsidRPr="009C54AE" w14:paraId="1E7CF6A1" w14:textId="77777777" w:rsidTr="005E6E85">
        <w:tc>
          <w:tcPr>
            <w:tcW w:w="1701" w:type="dxa"/>
          </w:tcPr>
          <w:p w14:paraId="51E80DB2" w14:textId="77777777" w:rsidR="0085747A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E625442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W zakresie 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ompetencji społecznych student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 xml:space="preserve"> jest gotów do:</w:t>
            </w:r>
          </w:p>
          <w:p w14:paraId="2D4745B7" w14:textId="77777777" w:rsidR="00077315" w:rsidRPr="00077315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przekonującego działania na rzecz upowszechniania sztuk pięknych;</w:t>
            </w:r>
          </w:p>
          <w:p w14:paraId="224A39E0" w14:textId="77777777" w:rsidR="0085747A" w:rsidRPr="009C54AE" w:rsidRDefault="00077315" w:rsidP="000773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7315">
              <w:rPr>
                <w:rFonts w:ascii="Corbel" w:hAnsi="Corbel"/>
                <w:b w:val="0"/>
                <w:smallCaps w:val="0"/>
                <w:szCs w:val="24"/>
              </w:rPr>
              <w:t>inspirowania dzi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eci lub uczniów do samodzielnej aktywności plastycznej i </w:t>
            </w:r>
            <w:r w:rsidRPr="00077315">
              <w:rPr>
                <w:rFonts w:ascii="Corbel" w:hAnsi="Corbel"/>
                <w:b w:val="0"/>
                <w:smallCaps w:val="0"/>
                <w:szCs w:val="24"/>
              </w:rPr>
              <w:t>dzielenia się jej efektami.</w:t>
            </w:r>
          </w:p>
        </w:tc>
        <w:tc>
          <w:tcPr>
            <w:tcW w:w="1873" w:type="dxa"/>
          </w:tcPr>
          <w:p w14:paraId="149B094A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AC0173B" w14:textId="77777777" w:rsidR="006328DD" w:rsidRDefault="006328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647E083" w14:textId="77777777" w:rsidR="0085747A" w:rsidRPr="009C54AE" w:rsidRDefault="00B4153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 K02</w:t>
            </w:r>
          </w:p>
        </w:tc>
      </w:tr>
    </w:tbl>
    <w:p w14:paraId="3B0E4DB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C7328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AEB2E5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B5E187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46E04E0E" w14:textId="77777777" w:rsidTr="00923D7D">
        <w:tc>
          <w:tcPr>
            <w:tcW w:w="9639" w:type="dxa"/>
          </w:tcPr>
          <w:p w14:paraId="03DCC0E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1AAD6D38" w14:textId="77777777" w:rsidTr="00923D7D">
        <w:tc>
          <w:tcPr>
            <w:tcW w:w="9639" w:type="dxa"/>
          </w:tcPr>
          <w:p w14:paraId="261F5285" w14:textId="77777777" w:rsidR="00077315" w:rsidRPr="00892D2F" w:rsidRDefault="00892D2F" w:rsidP="00892D2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92D2F">
              <w:rPr>
                <w:rFonts w:ascii="Corbel" w:hAnsi="Corbel"/>
                <w:sz w:val="24"/>
                <w:szCs w:val="24"/>
              </w:rPr>
              <w:t>Dziedziny sztuk plastycznych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02573A">
              <w:rPr>
                <w:rFonts w:ascii="Corbel" w:hAnsi="Corbel"/>
                <w:sz w:val="24"/>
                <w:szCs w:val="24"/>
              </w:rPr>
              <w:t xml:space="preserve"> Funkcje sztuki i twórczości artystycznej.</w:t>
            </w:r>
          </w:p>
        </w:tc>
      </w:tr>
      <w:tr w:rsidR="00892D2F" w:rsidRPr="009C54AE" w14:paraId="6341EA2E" w14:textId="77777777" w:rsidTr="00FC1B03">
        <w:trPr>
          <w:trHeight w:val="193"/>
        </w:trPr>
        <w:tc>
          <w:tcPr>
            <w:tcW w:w="9639" w:type="dxa"/>
          </w:tcPr>
          <w:p w14:paraId="0A43B9F7" w14:textId="77777777" w:rsidR="00892D2F" w:rsidRPr="00FC1B03" w:rsidRDefault="00892D2F" w:rsidP="0097139A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Kategorie wartości dzieł sztuk plastycznych (literackie, formalne, estetyczne, artystyczne)</w:t>
            </w:r>
            <w:r w:rsidR="0002573A">
              <w:rPr>
                <w:rFonts w:ascii="Corbel" w:hAnsi="Corbel"/>
                <w:sz w:val="24"/>
                <w:szCs w:val="24"/>
              </w:rPr>
              <w:t xml:space="preserve">, </w:t>
            </w:r>
            <w:r w:rsidR="0002573A">
              <w:rPr>
                <w:rFonts w:ascii="Corbel" w:hAnsi="Corbel"/>
                <w:sz w:val="24"/>
                <w:szCs w:val="24"/>
              </w:rPr>
              <w:lastRenderedPageBreak/>
              <w:t>kryteria wartościowania dzieł sztuki.</w:t>
            </w:r>
          </w:p>
        </w:tc>
      </w:tr>
      <w:tr w:rsidR="00892D2F" w:rsidRPr="009C54AE" w14:paraId="1317F871" w14:textId="77777777" w:rsidTr="00923D7D">
        <w:tc>
          <w:tcPr>
            <w:tcW w:w="9639" w:type="dxa"/>
          </w:tcPr>
          <w:p w14:paraId="72C1E26A" w14:textId="77777777" w:rsidR="00892D2F" w:rsidRDefault="005A41C2" w:rsidP="000257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Wiedza o formie plastycznej. </w:t>
            </w:r>
            <w:r w:rsidR="00892D2F">
              <w:rPr>
                <w:rFonts w:ascii="Corbel" w:hAnsi="Corbel"/>
                <w:sz w:val="24"/>
                <w:szCs w:val="24"/>
              </w:rPr>
              <w:t>Podstawowe problemy plastyczne.</w:t>
            </w:r>
          </w:p>
        </w:tc>
      </w:tr>
      <w:tr w:rsidR="00892D2F" w:rsidRPr="009C54AE" w14:paraId="155E81C0" w14:textId="77777777" w:rsidTr="00923D7D">
        <w:tc>
          <w:tcPr>
            <w:tcW w:w="9639" w:type="dxa"/>
          </w:tcPr>
          <w:p w14:paraId="19A2CB50" w14:textId="77777777" w:rsidR="00892D2F" w:rsidRDefault="00892D2F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Techniki plastyczne tradycyjne i niekonwencjonalne.</w:t>
            </w:r>
          </w:p>
        </w:tc>
      </w:tr>
      <w:tr w:rsidR="00892D2F" w:rsidRPr="009C54AE" w14:paraId="6C1F85A7" w14:textId="77777777" w:rsidTr="00923D7D">
        <w:tc>
          <w:tcPr>
            <w:tcW w:w="9639" w:type="dxa"/>
          </w:tcPr>
          <w:p w14:paraId="65A45360" w14:textId="77777777" w:rsidR="00892D2F" w:rsidRDefault="0002573A" w:rsidP="0002573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Podstawy wiedzy o liternictwie.</w:t>
            </w:r>
          </w:p>
        </w:tc>
      </w:tr>
    </w:tbl>
    <w:p w14:paraId="10575A9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3A531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1292F1E7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6148753F" w14:textId="77777777" w:rsidTr="00923D7D">
        <w:tc>
          <w:tcPr>
            <w:tcW w:w="9639" w:type="dxa"/>
          </w:tcPr>
          <w:p w14:paraId="2A56DC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7315" w:rsidRPr="009C54AE" w14:paraId="6C5D11EC" w14:textId="77777777" w:rsidTr="00923D7D">
        <w:tc>
          <w:tcPr>
            <w:tcW w:w="9639" w:type="dxa"/>
          </w:tcPr>
          <w:p w14:paraId="33C6CAC1" w14:textId="77777777" w:rsidR="00077315" w:rsidRPr="007E0EB6" w:rsidRDefault="00892D2F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formalna dzieła sztuki (organizacja elementów plastycznych</w:t>
            </w:r>
            <w:r w:rsidR="0002573A">
              <w:rPr>
                <w:rFonts w:ascii="Corbel" w:hAnsi="Corbel"/>
                <w:sz w:val="24"/>
                <w:szCs w:val="24"/>
              </w:rPr>
              <w:t>, wartościowanie dzieł sztuki) – ćwiczenia praktyczne.</w:t>
            </w:r>
          </w:p>
        </w:tc>
      </w:tr>
      <w:tr w:rsidR="00077315" w:rsidRPr="009C54AE" w14:paraId="1FA67399" w14:textId="77777777" w:rsidTr="00923D7D">
        <w:tc>
          <w:tcPr>
            <w:tcW w:w="9639" w:type="dxa"/>
          </w:tcPr>
          <w:p w14:paraId="49857356" w14:textId="77777777" w:rsidR="00077315" w:rsidRPr="007E0EB6" w:rsidRDefault="005A41C2" w:rsidP="00F1227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Podstawowe problemy plastyczne (światło, barwa, linia, bryła, faktura, przestrzeń, ruch) </w:t>
            </w:r>
            <w:r w:rsidR="0002573A">
              <w:rPr>
                <w:rFonts w:ascii="Corbel" w:hAnsi="Corbel"/>
                <w:sz w:val="24"/>
                <w:szCs w:val="24"/>
              </w:rPr>
              <w:t>– ćwiczenia rysunkowe, malarskie, graficzne i rzeźbiarskie realizowane w różnych technikach plastycznych – ćwiczenia praktyczne.</w:t>
            </w:r>
          </w:p>
        </w:tc>
      </w:tr>
      <w:tr w:rsidR="00077315" w:rsidRPr="009C54AE" w14:paraId="4F3DC26A" w14:textId="77777777" w:rsidTr="00923D7D">
        <w:tc>
          <w:tcPr>
            <w:tcW w:w="9639" w:type="dxa"/>
          </w:tcPr>
          <w:p w14:paraId="4FAD87C0" w14:textId="77777777" w:rsidR="00077315" w:rsidRPr="0002573A" w:rsidRDefault="0002573A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2573A">
              <w:rPr>
                <w:rFonts w:ascii="Corbel" w:hAnsi="Corbel"/>
                <w:sz w:val="24"/>
                <w:szCs w:val="24"/>
              </w:rPr>
              <w:t>Technik</w:t>
            </w:r>
            <w:r>
              <w:rPr>
                <w:rFonts w:ascii="Corbel" w:hAnsi="Corbel"/>
                <w:sz w:val="24"/>
                <w:szCs w:val="24"/>
              </w:rPr>
              <w:t>i liternicze – projektowanie znaków graficznych, logotypów, plakietek, exlibrisów, ect. – ćwiczenia praktyczne</w:t>
            </w:r>
            <w:r w:rsidR="005A41C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A41C2" w:rsidRPr="009C54AE" w14:paraId="495181AA" w14:textId="77777777" w:rsidTr="00923D7D">
        <w:tc>
          <w:tcPr>
            <w:tcW w:w="9639" w:type="dxa"/>
          </w:tcPr>
          <w:p w14:paraId="0F584B68" w14:textId="77777777" w:rsidR="005A41C2" w:rsidRPr="0002573A" w:rsidRDefault="005A41C2" w:rsidP="008B65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Zajęcia warsztatowe w galerii sztuki współczesnej, muzeum lub innych placówkach kultury plastycznej.</w:t>
            </w:r>
          </w:p>
        </w:tc>
      </w:tr>
    </w:tbl>
    <w:p w14:paraId="56E82907" w14:textId="77777777" w:rsidR="00077315" w:rsidRPr="009C54AE" w:rsidRDefault="00077315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7ADC5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B62E30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BAD121C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Wykład: wykład problemowy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z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prezentacją multimedialną</w:t>
      </w:r>
      <w:r>
        <w:rPr>
          <w:rFonts w:ascii="Corbel" w:hAnsi="Corbel"/>
          <w:b w:val="0"/>
          <w:i/>
          <w:smallCaps w:val="0"/>
          <w:sz w:val="20"/>
          <w:szCs w:val="20"/>
        </w:rPr>
        <w:t>, wykład w muzeum lub galerii sztuki współczesnej.</w:t>
      </w:r>
    </w:p>
    <w:p w14:paraId="199C9258" w14:textId="77777777" w:rsidR="00077315" w:rsidRPr="00153C41" w:rsidRDefault="00077315" w:rsidP="00077315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/>
          <w:b w:val="0"/>
          <w:i/>
          <w:smallCaps w:val="0"/>
          <w:sz w:val="20"/>
          <w:szCs w:val="20"/>
        </w:rPr>
        <w:t>ćwiczenia praktyczne, praca indywidualna,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>
        <w:rPr>
          <w:rFonts w:ascii="Corbel" w:hAnsi="Corbel"/>
          <w:b w:val="0"/>
          <w:i/>
          <w:smallCaps w:val="0"/>
          <w:sz w:val="20"/>
          <w:szCs w:val="20"/>
        </w:rPr>
        <w:t>.</w:t>
      </w:r>
    </w:p>
    <w:p w14:paraId="26A6E91A" w14:textId="77777777" w:rsidR="00AA7F47" w:rsidRDefault="00AA7F4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49479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24C27B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E9CC32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EF71B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143C3E89" w14:textId="77777777" w:rsidTr="00C05F44">
        <w:tc>
          <w:tcPr>
            <w:tcW w:w="1985" w:type="dxa"/>
            <w:vAlign w:val="center"/>
          </w:tcPr>
          <w:p w14:paraId="18DCC0DD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7DF9FB2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08FE5F76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1A0E5A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496B22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077315" w:rsidRPr="009C54AE" w14:paraId="61EBEE75" w14:textId="77777777" w:rsidTr="00C05F44">
        <w:tc>
          <w:tcPr>
            <w:tcW w:w="1985" w:type="dxa"/>
          </w:tcPr>
          <w:p w14:paraId="6637B721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2795106" w14:textId="77777777" w:rsidR="00077315" w:rsidRPr="00777419" w:rsidRDefault="00077315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7419">
              <w:rPr>
                <w:rFonts w:ascii="Corbel" w:hAnsi="Corbel"/>
                <w:sz w:val="24"/>
                <w:szCs w:val="24"/>
              </w:rPr>
              <w:t>Kolok</w:t>
            </w:r>
            <w:r w:rsidR="00110A91" w:rsidRPr="00777419">
              <w:rPr>
                <w:rFonts w:ascii="Corbel" w:hAnsi="Corbel"/>
                <w:sz w:val="24"/>
                <w:szCs w:val="24"/>
              </w:rPr>
              <w:t>wium</w:t>
            </w:r>
          </w:p>
        </w:tc>
        <w:tc>
          <w:tcPr>
            <w:tcW w:w="2126" w:type="dxa"/>
          </w:tcPr>
          <w:p w14:paraId="0325F31A" w14:textId="77777777" w:rsidR="00077315" w:rsidRPr="00777419" w:rsidRDefault="00110A91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77419">
              <w:rPr>
                <w:rFonts w:ascii="Corbel" w:hAnsi="Corbel"/>
                <w:sz w:val="24"/>
                <w:szCs w:val="24"/>
              </w:rPr>
              <w:t>wykład</w:t>
            </w:r>
          </w:p>
        </w:tc>
      </w:tr>
      <w:tr w:rsidR="00077315" w:rsidRPr="009C54AE" w14:paraId="0A037D57" w14:textId="77777777" w:rsidTr="00C05F44">
        <w:tc>
          <w:tcPr>
            <w:tcW w:w="1985" w:type="dxa"/>
          </w:tcPr>
          <w:p w14:paraId="3327F051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E3B2241" w14:textId="77777777" w:rsidR="00077315" w:rsidRPr="00777419" w:rsidRDefault="00777419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077315" w:rsidRPr="00777419">
              <w:rPr>
                <w:rFonts w:ascii="Corbel" w:hAnsi="Corbel"/>
                <w:sz w:val="24"/>
                <w:szCs w:val="24"/>
              </w:rPr>
              <w:t>bserwacja w trakcie zajęć</w:t>
            </w:r>
            <w:r w:rsidR="005A41C2" w:rsidRPr="00777419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5D9DCE62" w14:textId="77777777" w:rsidR="00077315" w:rsidRPr="00777419" w:rsidRDefault="00077315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7741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="00077315" w:rsidRPr="009C54AE" w14:paraId="3BCB5D42" w14:textId="77777777" w:rsidTr="00C05F44">
        <w:tc>
          <w:tcPr>
            <w:tcW w:w="1985" w:type="dxa"/>
          </w:tcPr>
          <w:p w14:paraId="42EC301F" w14:textId="77777777" w:rsidR="00077315" w:rsidRPr="009C54AE" w:rsidRDefault="0007731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9FEF3F8" w14:textId="77777777" w:rsidR="00077315" w:rsidRPr="00777419" w:rsidRDefault="00077315" w:rsidP="007774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77419">
              <w:rPr>
                <w:rFonts w:ascii="Corbel" w:hAnsi="Corbel"/>
                <w:sz w:val="24"/>
                <w:szCs w:val="24"/>
              </w:rPr>
              <w:t>Obserwacja  w trakcie zajęć</w:t>
            </w:r>
            <w:r w:rsidR="005A41C2" w:rsidRPr="00777419">
              <w:rPr>
                <w:rFonts w:ascii="Corbel" w:hAnsi="Corbel"/>
                <w:sz w:val="24"/>
                <w:szCs w:val="24"/>
              </w:rPr>
              <w:t>, realizacja ćwiczeń praktycznych</w:t>
            </w:r>
          </w:p>
        </w:tc>
        <w:tc>
          <w:tcPr>
            <w:tcW w:w="2126" w:type="dxa"/>
          </w:tcPr>
          <w:p w14:paraId="44E261B6" w14:textId="77777777" w:rsidR="00077315" w:rsidRPr="00777419" w:rsidRDefault="00077315" w:rsidP="00777419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77419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14:paraId="03C5742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90611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8E5B53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9024DC7" w14:textId="77777777" w:rsidTr="00923D7D">
        <w:tc>
          <w:tcPr>
            <w:tcW w:w="9670" w:type="dxa"/>
          </w:tcPr>
          <w:p w14:paraId="6F652331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>Zaliczenie wykładu:</w:t>
            </w:r>
          </w:p>
          <w:p w14:paraId="1603FB73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>kolokwium pisemne.</w:t>
            </w:r>
          </w:p>
          <w:p w14:paraId="31D22CF1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 xml:space="preserve">90%-100% prawidłowych odpowiedzi – ocena bardzo dobra, </w:t>
            </w:r>
          </w:p>
          <w:p w14:paraId="6712DBEF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 xml:space="preserve">80%-89% prawidłowych odpowiedzi – ocena plus dobra, </w:t>
            </w:r>
          </w:p>
          <w:p w14:paraId="598C5D7A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 xml:space="preserve">70%-79% prawidłowych odpowiedzi – ocena dobra, </w:t>
            </w:r>
          </w:p>
          <w:p w14:paraId="78EB029C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 xml:space="preserve">60%-69% prawidłowych odpowiedzi – ocena plus dostateczna; </w:t>
            </w:r>
          </w:p>
          <w:p w14:paraId="6AD00D16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 xml:space="preserve">50%-59% prawidłowych odpowiedzi – ocena dostateczna, </w:t>
            </w:r>
          </w:p>
          <w:p w14:paraId="4A92ECEB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>49% i poniżej prawidłowych odpowiedzi – ocena niedostateczna.</w:t>
            </w:r>
          </w:p>
          <w:p w14:paraId="0197CAD1" w14:textId="77777777" w:rsidR="00110A91" w:rsidRPr="002D39EA" w:rsidRDefault="00110A91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</w:p>
          <w:p w14:paraId="374C666E" w14:textId="77777777" w:rsidR="0085747A" w:rsidRPr="009C54AE" w:rsidRDefault="005A41C2" w:rsidP="00110A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D39EA">
              <w:rPr>
                <w:rFonts w:ascii="Corbel" w:hAnsi="Corbel"/>
                <w:b w:val="0"/>
                <w:smallCaps w:val="0"/>
                <w:szCs w:val="24"/>
              </w:rPr>
              <w:t xml:space="preserve">Obecność obowiązkowa, </w:t>
            </w:r>
            <w:r w:rsidR="00110A91" w:rsidRPr="002D39EA">
              <w:rPr>
                <w:rFonts w:ascii="Corbel" w:hAnsi="Corbel"/>
                <w:b w:val="0"/>
                <w:smallCaps w:val="0"/>
                <w:szCs w:val="24"/>
              </w:rPr>
              <w:t xml:space="preserve">poprawne wykonanie wszystkich ćwiczeń praktycznych, aktywność </w:t>
            </w:r>
            <w:r w:rsidR="00110A91" w:rsidRPr="002D39EA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podczas zajęć.</w:t>
            </w:r>
          </w:p>
        </w:tc>
      </w:tr>
    </w:tbl>
    <w:p w14:paraId="386E72A2" w14:textId="77777777" w:rsidR="00AA7F47" w:rsidRPr="009C54AE" w:rsidRDefault="00AA7F4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030723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D99844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21178DB6" w14:textId="77777777" w:rsidTr="003E1941">
        <w:tc>
          <w:tcPr>
            <w:tcW w:w="4962" w:type="dxa"/>
            <w:vAlign w:val="center"/>
          </w:tcPr>
          <w:p w14:paraId="6573DC9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8E2D52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1D3D1EB" w14:textId="77777777" w:rsidTr="00923D7D">
        <w:tc>
          <w:tcPr>
            <w:tcW w:w="4962" w:type="dxa"/>
          </w:tcPr>
          <w:p w14:paraId="1FA44B79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7CF017F3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3724FCA6" w14:textId="77777777" w:rsidTr="00923D7D">
        <w:tc>
          <w:tcPr>
            <w:tcW w:w="4962" w:type="dxa"/>
          </w:tcPr>
          <w:p w14:paraId="7D56F32A" w14:textId="79DF2AB1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</w:tc>
        <w:tc>
          <w:tcPr>
            <w:tcW w:w="4677" w:type="dxa"/>
          </w:tcPr>
          <w:p w14:paraId="0BBB9A8E" w14:textId="313D6A32" w:rsidR="00C61DC5" w:rsidRPr="009C54AE" w:rsidRDefault="008D1265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0C99895C" w14:textId="77777777" w:rsidTr="00923D7D">
        <w:tc>
          <w:tcPr>
            <w:tcW w:w="4962" w:type="dxa"/>
          </w:tcPr>
          <w:p w14:paraId="20FD359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777419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CFD87B2" w14:textId="1CDC4295" w:rsidR="00C61DC5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8D1265">
              <w:rPr>
                <w:rFonts w:ascii="Corbel" w:hAnsi="Corbel"/>
                <w:sz w:val="24"/>
                <w:szCs w:val="24"/>
              </w:rPr>
              <w:t>5</w:t>
            </w:r>
          </w:p>
          <w:p w14:paraId="154B8717" w14:textId="77777777" w:rsidR="00110A91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D8A4584" w14:textId="77777777" w:rsidR="00110A91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85747A" w:rsidRPr="009C54AE" w14:paraId="6A54116F" w14:textId="77777777" w:rsidTr="00923D7D">
        <w:tc>
          <w:tcPr>
            <w:tcW w:w="4962" w:type="dxa"/>
          </w:tcPr>
          <w:p w14:paraId="79374EE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9DC0FB9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0FBE58A9" w14:textId="77777777" w:rsidTr="00923D7D">
        <w:tc>
          <w:tcPr>
            <w:tcW w:w="4962" w:type="dxa"/>
          </w:tcPr>
          <w:p w14:paraId="362DB86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707AE" w14:textId="77777777" w:rsidR="0085747A" w:rsidRPr="009C54AE" w:rsidRDefault="00110A91" w:rsidP="00110A9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45BF29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67617E5" w14:textId="77777777" w:rsidR="008E0F11" w:rsidRPr="009C54AE" w:rsidRDefault="008E0F1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7F76E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4010CB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C7402B2" w14:textId="77777777" w:rsidTr="0071620A">
        <w:trPr>
          <w:trHeight w:val="397"/>
        </w:trPr>
        <w:tc>
          <w:tcPr>
            <w:tcW w:w="3544" w:type="dxa"/>
          </w:tcPr>
          <w:p w14:paraId="3751233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EC1D0CC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-------------------</w:t>
            </w:r>
          </w:p>
        </w:tc>
      </w:tr>
      <w:tr w:rsidR="0085747A" w:rsidRPr="009C54AE" w14:paraId="076431AD" w14:textId="77777777" w:rsidTr="0071620A">
        <w:trPr>
          <w:trHeight w:val="397"/>
        </w:trPr>
        <w:tc>
          <w:tcPr>
            <w:tcW w:w="3544" w:type="dxa"/>
          </w:tcPr>
          <w:p w14:paraId="79981F4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BF5FFD3" w14:textId="77777777" w:rsidR="0085747A" w:rsidRPr="009C54AE" w:rsidRDefault="007E0E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----------------------</w:t>
            </w:r>
          </w:p>
        </w:tc>
      </w:tr>
    </w:tbl>
    <w:p w14:paraId="29D25C2B" w14:textId="77777777"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269872" w14:textId="77777777" w:rsidR="008E0F11" w:rsidRPr="009C54AE" w:rsidRDefault="008E0F1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B2F115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18D777C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B60FDED" w14:textId="77777777" w:rsidTr="0071620A">
        <w:trPr>
          <w:trHeight w:val="397"/>
        </w:trPr>
        <w:tc>
          <w:tcPr>
            <w:tcW w:w="7513" w:type="dxa"/>
          </w:tcPr>
          <w:p w14:paraId="1D1B4CF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B644545" w14:textId="77777777" w:rsidR="005A41C2" w:rsidRPr="005A41C2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Arnheim, R., Sztuka i percepcja wzrokowa, PWN, Warszawa 2014. </w:t>
            </w:r>
          </w:p>
          <w:p w14:paraId="10C241FC" w14:textId="77777777" w:rsidR="005A41C2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E0EB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Kościelecki, S., Współczesna koncepcja wychowania plastycznego, PWN, 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arszawa 1977.</w:t>
            </w: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  <w:p w14:paraId="076A12D4" w14:textId="77777777" w:rsidR="007E0EB6" w:rsidRPr="009C54AE" w:rsidRDefault="005A41C2" w:rsidP="002D39EA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Zausznica, A. Nauka o barwie, PWN, Warszawa, 2013.</w:t>
            </w:r>
          </w:p>
        </w:tc>
      </w:tr>
      <w:tr w:rsidR="0085747A" w:rsidRPr="009C54AE" w14:paraId="1AE7E61C" w14:textId="77777777" w:rsidTr="0071620A">
        <w:trPr>
          <w:trHeight w:val="397"/>
        </w:trPr>
        <w:tc>
          <w:tcPr>
            <w:tcW w:w="7513" w:type="dxa"/>
          </w:tcPr>
          <w:p w14:paraId="22FA155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F114C78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Techniki grafic</w:t>
            </w:r>
            <w:r w:rsidR="0077741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zne powielane i odbijane, WSiP, </w:t>
            </w: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Warszawa, 1992.</w:t>
            </w:r>
          </w:p>
          <w:p w14:paraId="05AF9BB2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Papieroplastyka, WSiP, Warszawa,1994.</w:t>
            </w:r>
          </w:p>
          <w:p w14:paraId="3CF4B822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Daszyńska M., Rzeźby z papieru, WSiP, Warszawa, 1996.</w:t>
            </w:r>
          </w:p>
          <w:p w14:paraId="1348BA3C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Bryły i reliefy. WSiP, Warszawa, 1996.</w:t>
            </w:r>
          </w:p>
          <w:p w14:paraId="681D4704" w14:textId="77777777" w:rsidR="007E0EB6" w:rsidRPr="005A41C2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41C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Wydzieranki, wycinanki. WSiP, Warszawa, 1993.</w:t>
            </w:r>
          </w:p>
          <w:p w14:paraId="463A5FA3" w14:textId="77777777" w:rsidR="007E0EB6" w:rsidRPr="00D353AF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353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Gładkie i chropawe. WSiP, Warszawa, 1995.</w:t>
            </w:r>
          </w:p>
          <w:p w14:paraId="4873BB5E" w14:textId="77777777" w:rsidR="007E0EB6" w:rsidRPr="009C54AE" w:rsidRDefault="007E0EB6" w:rsidP="002D39EA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D353A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Marcinkowska K., Michejda-Kowalska K., Mowa linii. WSiP, Warszawa, 1994.</w:t>
            </w:r>
          </w:p>
        </w:tc>
      </w:tr>
    </w:tbl>
    <w:p w14:paraId="4D73754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67B62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C301CD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8B10C" w14:textId="77777777" w:rsidR="003B696B" w:rsidRDefault="003B696B" w:rsidP="00C16ABF">
      <w:pPr>
        <w:spacing w:after="0" w:line="240" w:lineRule="auto"/>
      </w:pPr>
      <w:r>
        <w:separator/>
      </w:r>
    </w:p>
  </w:endnote>
  <w:endnote w:type="continuationSeparator" w:id="0">
    <w:p w14:paraId="228FCAA7" w14:textId="77777777" w:rsidR="003B696B" w:rsidRDefault="003B696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85D15" w14:textId="77777777" w:rsidR="003B696B" w:rsidRDefault="003B696B" w:rsidP="00C16ABF">
      <w:pPr>
        <w:spacing w:after="0" w:line="240" w:lineRule="auto"/>
      </w:pPr>
      <w:r>
        <w:separator/>
      </w:r>
    </w:p>
  </w:footnote>
  <w:footnote w:type="continuationSeparator" w:id="0">
    <w:p w14:paraId="71C36805" w14:textId="77777777" w:rsidR="003B696B" w:rsidRDefault="003B696B" w:rsidP="00C16ABF">
      <w:pPr>
        <w:spacing w:after="0" w:line="240" w:lineRule="auto"/>
      </w:pPr>
      <w:r>
        <w:continuationSeparator/>
      </w:r>
    </w:p>
  </w:footnote>
  <w:footnote w:id="1">
    <w:p w14:paraId="181D89A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33F7"/>
    <w:multiLevelType w:val="hybridMultilevel"/>
    <w:tmpl w:val="88CA48F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C1951"/>
    <w:multiLevelType w:val="hybridMultilevel"/>
    <w:tmpl w:val="F084BD4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47503125">
    <w:abstractNumId w:val="2"/>
  </w:num>
  <w:num w:numId="2" w16cid:durableId="1386904434">
    <w:abstractNumId w:val="1"/>
  </w:num>
  <w:num w:numId="3" w16cid:durableId="137503456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0027"/>
    <w:rsid w:val="000048FD"/>
    <w:rsid w:val="000077B4"/>
    <w:rsid w:val="00015B8F"/>
    <w:rsid w:val="00022ECE"/>
    <w:rsid w:val="0002573A"/>
    <w:rsid w:val="00026BA7"/>
    <w:rsid w:val="00034C8C"/>
    <w:rsid w:val="00042A51"/>
    <w:rsid w:val="00042D2E"/>
    <w:rsid w:val="00044C82"/>
    <w:rsid w:val="00070ED6"/>
    <w:rsid w:val="00073446"/>
    <w:rsid w:val="000742DC"/>
    <w:rsid w:val="00077315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10A9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176"/>
    <w:rsid w:val="00176083"/>
    <w:rsid w:val="001770C7"/>
    <w:rsid w:val="0018378A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39EA"/>
    <w:rsid w:val="002D73D4"/>
    <w:rsid w:val="002E7EC1"/>
    <w:rsid w:val="002F02A3"/>
    <w:rsid w:val="002F4ABE"/>
    <w:rsid w:val="003018BA"/>
    <w:rsid w:val="0030395F"/>
    <w:rsid w:val="00305C92"/>
    <w:rsid w:val="00311CD8"/>
    <w:rsid w:val="003151C5"/>
    <w:rsid w:val="003328CC"/>
    <w:rsid w:val="003343CF"/>
    <w:rsid w:val="00336C0C"/>
    <w:rsid w:val="00346FE9"/>
    <w:rsid w:val="0034759A"/>
    <w:rsid w:val="003503F6"/>
    <w:rsid w:val="003530DD"/>
    <w:rsid w:val="00363F78"/>
    <w:rsid w:val="00381F87"/>
    <w:rsid w:val="003A0A5B"/>
    <w:rsid w:val="003A1176"/>
    <w:rsid w:val="003B696B"/>
    <w:rsid w:val="003C0BAE"/>
    <w:rsid w:val="003D18A9"/>
    <w:rsid w:val="003D57B3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4008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2098"/>
    <w:rsid w:val="00526C94"/>
    <w:rsid w:val="005363C4"/>
    <w:rsid w:val="00536BDE"/>
    <w:rsid w:val="00543ACC"/>
    <w:rsid w:val="0056696D"/>
    <w:rsid w:val="00573EF9"/>
    <w:rsid w:val="00592864"/>
    <w:rsid w:val="0059484D"/>
    <w:rsid w:val="005A0855"/>
    <w:rsid w:val="005A3196"/>
    <w:rsid w:val="005A41C2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28DD"/>
    <w:rsid w:val="00647FA8"/>
    <w:rsid w:val="00650C5F"/>
    <w:rsid w:val="00654934"/>
    <w:rsid w:val="006620D9"/>
    <w:rsid w:val="00671958"/>
    <w:rsid w:val="00675843"/>
    <w:rsid w:val="0068055D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105"/>
    <w:rsid w:val="00763BF1"/>
    <w:rsid w:val="00766FD4"/>
    <w:rsid w:val="00777419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EB6"/>
    <w:rsid w:val="007E62AA"/>
    <w:rsid w:val="007F1652"/>
    <w:rsid w:val="007F4155"/>
    <w:rsid w:val="0081554D"/>
    <w:rsid w:val="0081707E"/>
    <w:rsid w:val="008449B3"/>
    <w:rsid w:val="0085062D"/>
    <w:rsid w:val="0085747A"/>
    <w:rsid w:val="00884922"/>
    <w:rsid w:val="00885F64"/>
    <w:rsid w:val="008917F9"/>
    <w:rsid w:val="00892D2F"/>
    <w:rsid w:val="008A45F7"/>
    <w:rsid w:val="008C0CC0"/>
    <w:rsid w:val="008C19A9"/>
    <w:rsid w:val="008C379D"/>
    <w:rsid w:val="008C5147"/>
    <w:rsid w:val="008C5359"/>
    <w:rsid w:val="008C5363"/>
    <w:rsid w:val="008D1265"/>
    <w:rsid w:val="008D3DFB"/>
    <w:rsid w:val="008E0F11"/>
    <w:rsid w:val="008E64F4"/>
    <w:rsid w:val="008F12C9"/>
    <w:rsid w:val="008F6E29"/>
    <w:rsid w:val="00912B56"/>
    <w:rsid w:val="00916188"/>
    <w:rsid w:val="00923C83"/>
    <w:rsid w:val="00923D7D"/>
    <w:rsid w:val="00930A2C"/>
    <w:rsid w:val="009508DF"/>
    <w:rsid w:val="00950DAC"/>
    <w:rsid w:val="00954A07"/>
    <w:rsid w:val="009703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49F3"/>
    <w:rsid w:val="00A53FA5"/>
    <w:rsid w:val="00A54817"/>
    <w:rsid w:val="00A601C8"/>
    <w:rsid w:val="00A60799"/>
    <w:rsid w:val="00A84C85"/>
    <w:rsid w:val="00A97DE1"/>
    <w:rsid w:val="00AA7F47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153A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7CA"/>
    <w:rsid w:val="00BF2C41"/>
    <w:rsid w:val="00C058B4"/>
    <w:rsid w:val="00C05F44"/>
    <w:rsid w:val="00C131B5"/>
    <w:rsid w:val="00C16ABF"/>
    <w:rsid w:val="00C170AE"/>
    <w:rsid w:val="00C173AC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2B25"/>
    <w:rsid w:val="00D02EBA"/>
    <w:rsid w:val="00D069DC"/>
    <w:rsid w:val="00D17C3C"/>
    <w:rsid w:val="00D26B2C"/>
    <w:rsid w:val="00D352C9"/>
    <w:rsid w:val="00D353AF"/>
    <w:rsid w:val="00D425B2"/>
    <w:rsid w:val="00D428D6"/>
    <w:rsid w:val="00D45BF4"/>
    <w:rsid w:val="00D552B2"/>
    <w:rsid w:val="00D608D1"/>
    <w:rsid w:val="00D74119"/>
    <w:rsid w:val="00D8075B"/>
    <w:rsid w:val="00D8678B"/>
    <w:rsid w:val="00DA2114"/>
    <w:rsid w:val="00DC7B90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5D47"/>
    <w:rsid w:val="00F070AB"/>
    <w:rsid w:val="00F12278"/>
    <w:rsid w:val="00F17567"/>
    <w:rsid w:val="00F27A7B"/>
    <w:rsid w:val="00F526AF"/>
    <w:rsid w:val="00F617C3"/>
    <w:rsid w:val="00F7066B"/>
    <w:rsid w:val="00F821E2"/>
    <w:rsid w:val="00F83B28"/>
    <w:rsid w:val="00FA46E5"/>
    <w:rsid w:val="00FB7DBA"/>
    <w:rsid w:val="00FC1B03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48D61"/>
  <w15:docId w15:val="{EBEECD7A-40BE-4B11-8F90-D6C8AEF8D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00EF479-AD24-4560-928D-AA97D8F5F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5A85DCE-6705-4AF2-BEAC-07969D38FF5F}"/>
</file>

<file path=customXml/itemProps3.xml><?xml version="1.0" encoding="utf-8"?>
<ds:datastoreItem xmlns:ds="http://schemas.openxmlformats.org/officeDocument/2006/customXml" ds:itemID="{247897B0-DE2E-49F6-996A-C1980771914D}"/>
</file>

<file path=customXml/itemProps4.xml><?xml version="1.0" encoding="utf-8"?>
<ds:datastoreItem xmlns:ds="http://schemas.openxmlformats.org/officeDocument/2006/customXml" ds:itemID="{C15BD691-4B14-4E5D-A700-EB25BA538D59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113</TotalTime>
  <Pages>4</Pages>
  <Words>1012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24</cp:revision>
  <cp:lastPrinted>2019-02-06T12:12:00Z</cp:lastPrinted>
  <dcterms:created xsi:type="dcterms:W3CDTF">2019-10-31T11:55:00Z</dcterms:created>
  <dcterms:modified xsi:type="dcterms:W3CDTF">2026-03-12T10:37:00Z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